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103" w:rsidRPr="00435103" w:rsidRDefault="00435103" w:rsidP="00435103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  <w:r w:rsidRPr="00435103">
        <w:rPr>
          <w:b/>
          <w:sz w:val="28"/>
          <w:szCs w:val="28"/>
        </w:rPr>
        <w:t>Lockport City School District</w:t>
      </w:r>
    </w:p>
    <w:p w:rsidR="00435103" w:rsidRPr="00435103" w:rsidRDefault="00435103" w:rsidP="00435103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Grade 4</w:t>
      </w:r>
      <w:r w:rsidRPr="00435103">
        <w:rPr>
          <w:b/>
          <w:sz w:val="28"/>
          <w:szCs w:val="28"/>
        </w:rPr>
        <w:t xml:space="preserve"> Process-Driven Culminating Task for Units 1 and 4 Aligned Rubric</w:t>
      </w:r>
    </w:p>
    <w:p w:rsidR="002C20B9" w:rsidRPr="002C20B9" w:rsidRDefault="002C20B9" w:rsidP="001F34BC">
      <w:pPr>
        <w:spacing w:after="0"/>
        <w:jc w:val="center"/>
        <w:rPr>
          <w:b/>
          <w:sz w:val="28"/>
          <w:szCs w:val="28"/>
        </w:rPr>
      </w:pPr>
    </w:p>
    <w:p w:rsidR="002C20B9" w:rsidRPr="002C20B9" w:rsidRDefault="002C20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2C20B9" w:rsidRPr="002C20B9" w:rsidRDefault="002C20B9" w:rsidP="002C20B9">
      <w:pPr>
        <w:rPr>
          <w:sz w:val="28"/>
          <w:szCs w:val="28"/>
        </w:rPr>
      </w:pPr>
      <w:r w:rsidRPr="002C20B9">
        <w:rPr>
          <w:sz w:val="28"/>
          <w:szCs w:val="28"/>
        </w:rPr>
        <w:t xml:space="preserve">Writers will </w:t>
      </w:r>
      <w:r w:rsidR="008728DE">
        <w:rPr>
          <w:sz w:val="28"/>
          <w:szCs w:val="28"/>
        </w:rPr>
        <w:t>engage in research about a selected topic and produce a piece of informational text that reveals what they learned.</w:t>
      </w:r>
    </w:p>
    <w:p w:rsidR="002C20B9" w:rsidRPr="00435103" w:rsidRDefault="002C20B9" w:rsidP="00435103">
      <w:pPr>
        <w:tabs>
          <w:tab w:val="left" w:pos="4935"/>
        </w:tabs>
        <w:rPr>
          <w:b/>
          <w:sz w:val="28"/>
          <w:szCs w:val="28"/>
        </w:rPr>
      </w:pPr>
      <w:r w:rsidRPr="00435103">
        <w:rPr>
          <w:b/>
          <w:sz w:val="28"/>
          <w:szCs w:val="28"/>
        </w:rPr>
        <w:t>Successful writers will demonstrate:</w:t>
      </w:r>
      <w:r w:rsidR="00435103" w:rsidRPr="00435103">
        <w:rPr>
          <w:b/>
          <w:sz w:val="28"/>
          <w:szCs w:val="28"/>
        </w:rPr>
        <w:tab/>
      </w:r>
    </w:p>
    <w:p w:rsidR="008728DE" w:rsidRPr="008728DE" w:rsidRDefault="008728DE" w:rsidP="008728DE">
      <w:pPr>
        <w:ind w:left="1530"/>
        <w:contextualSpacing/>
        <w:rPr>
          <w:sz w:val="28"/>
          <w:szCs w:val="28"/>
        </w:rPr>
      </w:pPr>
      <w:r w:rsidRPr="008728DE">
        <w:rPr>
          <w:sz w:val="28"/>
          <w:szCs w:val="28"/>
        </w:rPr>
        <w:t>Write informative/explanatory texts to examine a topic and</w:t>
      </w:r>
    </w:p>
    <w:p w:rsidR="008728DE" w:rsidRPr="008728DE" w:rsidRDefault="008728DE" w:rsidP="008728DE">
      <w:pPr>
        <w:ind w:left="1530"/>
        <w:contextualSpacing/>
        <w:rPr>
          <w:sz w:val="28"/>
          <w:szCs w:val="28"/>
        </w:rPr>
      </w:pPr>
      <w:proofErr w:type="gramStart"/>
      <w:r w:rsidRPr="008728DE">
        <w:rPr>
          <w:sz w:val="28"/>
          <w:szCs w:val="28"/>
        </w:rPr>
        <w:t>convey</w:t>
      </w:r>
      <w:proofErr w:type="gramEnd"/>
      <w:r w:rsidRPr="008728DE">
        <w:rPr>
          <w:sz w:val="28"/>
          <w:szCs w:val="28"/>
        </w:rPr>
        <w:t xml:space="preserve"> ideas and information clearly.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r w:rsidRPr="008728DE">
        <w:rPr>
          <w:sz w:val="28"/>
          <w:szCs w:val="28"/>
        </w:rPr>
        <w:t>a. Introduce a topic clearly and group related information in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proofErr w:type="gramStart"/>
      <w:r w:rsidRPr="008728DE">
        <w:rPr>
          <w:sz w:val="28"/>
          <w:szCs w:val="28"/>
        </w:rPr>
        <w:t>paragraphs</w:t>
      </w:r>
      <w:proofErr w:type="gramEnd"/>
      <w:r w:rsidRPr="008728DE">
        <w:rPr>
          <w:sz w:val="28"/>
          <w:szCs w:val="28"/>
        </w:rPr>
        <w:t xml:space="preserve"> and sections; include formatting (e.g., headings),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proofErr w:type="gramStart"/>
      <w:r w:rsidRPr="008728DE">
        <w:rPr>
          <w:sz w:val="28"/>
          <w:szCs w:val="28"/>
        </w:rPr>
        <w:t>illustrations</w:t>
      </w:r>
      <w:proofErr w:type="gramEnd"/>
      <w:r w:rsidRPr="008728DE">
        <w:rPr>
          <w:sz w:val="28"/>
          <w:szCs w:val="28"/>
        </w:rPr>
        <w:t>, and multimedia when useful to aiding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proofErr w:type="gramStart"/>
      <w:r w:rsidRPr="008728DE">
        <w:rPr>
          <w:sz w:val="28"/>
          <w:szCs w:val="28"/>
        </w:rPr>
        <w:t>comprehension</w:t>
      </w:r>
      <w:proofErr w:type="gramEnd"/>
      <w:r w:rsidRPr="008728DE">
        <w:rPr>
          <w:sz w:val="28"/>
          <w:szCs w:val="28"/>
        </w:rPr>
        <w:t>.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r w:rsidRPr="008728DE">
        <w:rPr>
          <w:sz w:val="28"/>
          <w:szCs w:val="28"/>
        </w:rPr>
        <w:t>b. Develop the topic with facts, definitions, concrete details,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proofErr w:type="gramStart"/>
      <w:r w:rsidRPr="008728DE">
        <w:rPr>
          <w:sz w:val="28"/>
          <w:szCs w:val="28"/>
        </w:rPr>
        <w:t>quotations</w:t>
      </w:r>
      <w:proofErr w:type="gramEnd"/>
      <w:r w:rsidRPr="008728DE">
        <w:rPr>
          <w:sz w:val="28"/>
          <w:szCs w:val="28"/>
        </w:rPr>
        <w:t>, or other information and examples related to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proofErr w:type="gramStart"/>
      <w:r w:rsidRPr="008728DE">
        <w:rPr>
          <w:sz w:val="28"/>
          <w:szCs w:val="28"/>
        </w:rPr>
        <w:t>the</w:t>
      </w:r>
      <w:proofErr w:type="gramEnd"/>
      <w:r w:rsidRPr="008728DE">
        <w:rPr>
          <w:sz w:val="28"/>
          <w:szCs w:val="28"/>
        </w:rPr>
        <w:t xml:space="preserve"> topic.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r w:rsidRPr="008728DE">
        <w:rPr>
          <w:sz w:val="28"/>
          <w:szCs w:val="28"/>
        </w:rPr>
        <w:t>c. Link ideas within categories of information using words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proofErr w:type="gramStart"/>
      <w:r w:rsidRPr="008728DE">
        <w:rPr>
          <w:sz w:val="28"/>
          <w:szCs w:val="28"/>
        </w:rPr>
        <w:t>and</w:t>
      </w:r>
      <w:proofErr w:type="gramEnd"/>
      <w:r w:rsidRPr="008728DE">
        <w:rPr>
          <w:sz w:val="28"/>
          <w:szCs w:val="28"/>
        </w:rPr>
        <w:t xml:space="preserve"> phrases (e.g., another, for example, also, because).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r w:rsidRPr="008728DE">
        <w:rPr>
          <w:sz w:val="28"/>
          <w:szCs w:val="28"/>
        </w:rPr>
        <w:t>d. Use precise language and domain-specific vocabulary to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proofErr w:type="gramStart"/>
      <w:r w:rsidRPr="008728DE">
        <w:rPr>
          <w:sz w:val="28"/>
          <w:szCs w:val="28"/>
        </w:rPr>
        <w:t>inform</w:t>
      </w:r>
      <w:proofErr w:type="gramEnd"/>
      <w:r w:rsidRPr="008728DE">
        <w:rPr>
          <w:sz w:val="28"/>
          <w:szCs w:val="28"/>
        </w:rPr>
        <w:t xml:space="preserve"> about or explain the topic.</w:t>
      </w:r>
    </w:p>
    <w:p w:rsidR="008728DE" w:rsidRPr="008728DE" w:rsidRDefault="008728DE" w:rsidP="008728DE">
      <w:pPr>
        <w:ind w:left="2160"/>
        <w:contextualSpacing/>
        <w:rPr>
          <w:sz w:val="28"/>
          <w:szCs w:val="28"/>
        </w:rPr>
      </w:pPr>
      <w:r w:rsidRPr="008728DE">
        <w:rPr>
          <w:sz w:val="28"/>
          <w:szCs w:val="28"/>
        </w:rPr>
        <w:t>e. Provide a concluding statement or section related to the</w:t>
      </w:r>
    </w:p>
    <w:p w:rsidR="008728DE" w:rsidRPr="008728DE" w:rsidRDefault="008728DE" w:rsidP="008728DE">
      <w:pPr>
        <w:ind w:left="2160"/>
        <w:contextualSpacing/>
        <w:rPr>
          <w:b/>
          <w:sz w:val="28"/>
          <w:szCs w:val="28"/>
        </w:rPr>
      </w:pPr>
      <w:proofErr w:type="gramStart"/>
      <w:r w:rsidRPr="008728DE">
        <w:rPr>
          <w:sz w:val="28"/>
          <w:szCs w:val="28"/>
        </w:rPr>
        <w:t>information</w:t>
      </w:r>
      <w:proofErr w:type="gramEnd"/>
      <w:r w:rsidRPr="008728DE">
        <w:rPr>
          <w:sz w:val="28"/>
          <w:szCs w:val="28"/>
        </w:rPr>
        <w:t xml:space="preserve"> or explanation presented. </w:t>
      </w:r>
      <w:r w:rsidRPr="008728DE">
        <w:rPr>
          <w:b/>
          <w:sz w:val="28"/>
          <w:szCs w:val="28"/>
        </w:rPr>
        <w:t>(W.4.2a-e)</w:t>
      </w:r>
    </w:p>
    <w:p w:rsidR="002E4517" w:rsidRPr="002E4517" w:rsidRDefault="002E4517" w:rsidP="002E4517">
      <w:pPr>
        <w:ind w:left="1530"/>
        <w:contextualSpacing/>
        <w:rPr>
          <w:sz w:val="28"/>
          <w:szCs w:val="28"/>
        </w:rPr>
      </w:pPr>
    </w:p>
    <w:p w:rsidR="002E4517" w:rsidRPr="002E4517" w:rsidRDefault="002E4517" w:rsidP="002E4517">
      <w:pPr>
        <w:ind w:left="1530"/>
        <w:contextualSpacing/>
        <w:rPr>
          <w:sz w:val="28"/>
          <w:szCs w:val="28"/>
        </w:rPr>
      </w:pPr>
      <w:r w:rsidRPr="002E4517">
        <w:rPr>
          <w:sz w:val="28"/>
          <w:szCs w:val="28"/>
        </w:rPr>
        <w:lastRenderedPageBreak/>
        <w:t xml:space="preserve">Produce clear and coherent writing in which the development and organization are appropriate to task, purpose, and </w:t>
      </w:r>
      <w:r>
        <w:rPr>
          <w:sz w:val="28"/>
          <w:szCs w:val="28"/>
        </w:rPr>
        <w:t>audience</w:t>
      </w:r>
      <w:r w:rsidRPr="002E4517">
        <w:rPr>
          <w:sz w:val="28"/>
          <w:szCs w:val="28"/>
        </w:rPr>
        <w:t xml:space="preserve"> </w:t>
      </w:r>
      <w:r w:rsidRPr="002E4517">
        <w:rPr>
          <w:b/>
          <w:sz w:val="28"/>
          <w:szCs w:val="28"/>
        </w:rPr>
        <w:t>(W.4.4)</w:t>
      </w:r>
    </w:p>
    <w:p w:rsidR="002E4517" w:rsidRPr="002E4517" w:rsidRDefault="002E4517" w:rsidP="002E4517">
      <w:pPr>
        <w:ind w:left="1530"/>
        <w:contextualSpacing/>
        <w:rPr>
          <w:sz w:val="28"/>
          <w:szCs w:val="28"/>
        </w:rPr>
      </w:pPr>
    </w:p>
    <w:p w:rsidR="002E4517" w:rsidRPr="002E4517" w:rsidRDefault="002E4517" w:rsidP="002E4517">
      <w:pPr>
        <w:ind w:left="1530"/>
        <w:contextualSpacing/>
        <w:rPr>
          <w:b/>
          <w:sz w:val="28"/>
          <w:szCs w:val="28"/>
        </w:rPr>
      </w:pPr>
      <w:r w:rsidRPr="002E4517">
        <w:rPr>
          <w:sz w:val="28"/>
          <w:szCs w:val="28"/>
        </w:rPr>
        <w:t xml:space="preserve">With guidance and support from peers and adults, develop and strengthen writing as needed by planning, revising, and editing </w:t>
      </w:r>
      <w:r w:rsidRPr="002E4517">
        <w:rPr>
          <w:b/>
          <w:sz w:val="28"/>
          <w:szCs w:val="28"/>
        </w:rPr>
        <w:t>(W.4.5)</w:t>
      </w:r>
    </w:p>
    <w:p w:rsidR="002E4517" w:rsidRPr="002E4517" w:rsidRDefault="002E4517" w:rsidP="002E4517">
      <w:pPr>
        <w:ind w:left="1530"/>
        <w:contextualSpacing/>
        <w:rPr>
          <w:sz w:val="28"/>
          <w:szCs w:val="28"/>
        </w:rPr>
      </w:pPr>
    </w:p>
    <w:p w:rsidR="002E4517" w:rsidRPr="002E4517" w:rsidRDefault="002E4517" w:rsidP="002E4517">
      <w:pPr>
        <w:ind w:left="1530"/>
        <w:contextualSpacing/>
        <w:rPr>
          <w:b/>
          <w:sz w:val="28"/>
          <w:szCs w:val="28"/>
        </w:rPr>
      </w:pPr>
      <w:r w:rsidRPr="002E4517">
        <w:rPr>
          <w:sz w:val="28"/>
          <w:szCs w:val="28"/>
        </w:rPr>
        <w:t xml:space="preserve">With some guidance and support from adults, use technology, including the Internet, to produce and publish writing as well as to interact and collaborate with others; demonstrate sufficient command of keyboarding skills to type a minimum of one page in a single sitting. </w:t>
      </w:r>
      <w:r w:rsidRPr="002E4517">
        <w:rPr>
          <w:b/>
          <w:sz w:val="28"/>
          <w:szCs w:val="28"/>
        </w:rPr>
        <w:t>(W.4.6)</w:t>
      </w:r>
    </w:p>
    <w:p w:rsidR="002E4517" w:rsidRPr="002E4517" w:rsidRDefault="002E4517" w:rsidP="002E4517">
      <w:pPr>
        <w:rPr>
          <w:b/>
          <w:sz w:val="28"/>
          <w:szCs w:val="28"/>
        </w:rPr>
      </w:pPr>
    </w:p>
    <w:p w:rsidR="002C20B9" w:rsidRDefault="002C20B9" w:rsidP="002C20B9">
      <w:pPr>
        <w:ind w:left="360"/>
        <w:rPr>
          <w:b/>
          <w:sz w:val="24"/>
          <w:szCs w:val="24"/>
        </w:rPr>
      </w:pPr>
    </w:p>
    <w:p w:rsidR="002C20B9" w:rsidRDefault="002C20B9" w:rsidP="002C20B9">
      <w:pPr>
        <w:ind w:left="360"/>
        <w:rPr>
          <w:b/>
          <w:sz w:val="24"/>
          <w:szCs w:val="24"/>
        </w:rPr>
      </w:pPr>
    </w:p>
    <w:p w:rsidR="002C20B9" w:rsidRDefault="002C20B9" w:rsidP="002C20B9">
      <w:pPr>
        <w:ind w:left="360"/>
        <w:rPr>
          <w:b/>
          <w:sz w:val="24"/>
          <w:szCs w:val="24"/>
        </w:rPr>
      </w:pPr>
    </w:p>
    <w:p w:rsidR="002E4517" w:rsidRDefault="002E4517" w:rsidP="002C20B9">
      <w:pPr>
        <w:ind w:left="360"/>
        <w:rPr>
          <w:b/>
          <w:sz w:val="24"/>
          <w:szCs w:val="24"/>
        </w:rPr>
      </w:pPr>
    </w:p>
    <w:p w:rsidR="002E4517" w:rsidRDefault="002E4517" w:rsidP="002C20B9">
      <w:pPr>
        <w:ind w:left="360"/>
        <w:rPr>
          <w:b/>
          <w:sz w:val="24"/>
          <w:szCs w:val="24"/>
        </w:rPr>
      </w:pPr>
    </w:p>
    <w:p w:rsidR="002E4517" w:rsidRDefault="002E4517" w:rsidP="002C20B9">
      <w:pPr>
        <w:ind w:left="360"/>
        <w:rPr>
          <w:b/>
          <w:sz w:val="24"/>
          <w:szCs w:val="24"/>
        </w:rPr>
      </w:pPr>
    </w:p>
    <w:p w:rsidR="002E4517" w:rsidRDefault="002E4517" w:rsidP="002C20B9">
      <w:pPr>
        <w:ind w:left="360"/>
        <w:rPr>
          <w:b/>
          <w:sz w:val="24"/>
          <w:szCs w:val="24"/>
        </w:rPr>
      </w:pPr>
    </w:p>
    <w:p w:rsidR="002E4517" w:rsidRDefault="002E4517" w:rsidP="002C20B9">
      <w:pPr>
        <w:ind w:left="360"/>
        <w:rPr>
          <w:b/>
          <w:sz w:val="24"/>
          <w:szCs w:val="24"/>
        </w:rPr>
      </w:pPr>
    </w:p>
    <w:p w:rsidR="002E4517" w:rsidRDefault="002E4517" w:rsidP="002C20B9">
      <w:pPr>
        <w:ind w:left="360"/>
        <w:rPr>
          <w:b/>
          <w:sz w:val="24"/>
          <w:szCs w:val="24"/>
        </w:rPr>
      </w:pPr>
    </w:p>
    <w:p w:rsidR="00435103" w:rsidRDefault="00435103" w:rsidP="00435103">
      <w:pPr>
        <w:rPr>
          <w:b/>
          <w:sz w:val="24"/>
          <w:szCs w:val="24"/>
        </w:rPr>
      </w:pPr>
    </w:p>
    <w:p w:rsidR="002E4517" w:rsidRPr="002C20B9" w:rsidRDefault="002E4517" w:rsidP="002C20B9">
      <w:pPr>
        <w:ind w:left="360"/>
        <w:rPr>
          <w:b/>
          <w:sz w:val="24"/>
          <w:szCs w:val="24"/>
        </w:rPr>
      </w:pPr>
    </w:p>
    <w:p w:rsidR="00DA1B8C" w:rsidRDefault="00435103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Name</w:t>
      </w:r>
      <w:proofErr w:type="gramStart"/>
      <w:r>
        <w:rPr>
          <w:b/>
          <w:sz w:val="24"/>
          <w:szCs w:val="24"/>
        </w:rPr>
        <w:t>:_</w:t>
      </w:r>
      <w:proofErr w:type="gramEnd"/>
      <w:r>
        <w:rPr>
          <w:b/>
          <w:sz w:val="24"/>
          <w:szCs w:val="24"/>
        </w:rPr>
        <w:t>__________________________________________________________Grade:____________________Teacher:______________________</w:t>
      </w:r>
    </w:p>
    <w:p w:rsidR="002C20B9" w:rsidRDefault="002C20B9" w:rsidP="00DA1B8C">
      <w:pPr>
        <w:spacing w:after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DA1B8C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IDEAS</w:t>
            </w:r>
          </w:p>
        </w:tc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WRITER’S VOICE</w:t>
            </w:r>
          </w:p>
        </w:tc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ORGANIZATION</w:t>
            </w:r>
          </w:p>
        </w:tc>
      </w:tr>
      <w:tr w:rsidR="00DA1B8C" w:rsidRPr="007F2D24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4A68CE" w:rsidRPr="007F2D24" w:rsidRDefault="003173F2" w:rsidP="007F2D24">
            <w:pPr>
              <w:spacing w:after="0" w:line="240" w:lineRule="auto"/>
            </w:pPr>
            <w:r w:rsidRPr="007F2D24">
              <w:t>My writin</w:t>
            </w:r>
            <w:r w:rsidR="004A68CE" w:rsidRPr="007F2D24">
              <w:t xml:space="preserve">g is </w:t>
            </w:r>
            <w:r w:rsidR="00B141D6" w:rsidRPr="007F2D24">
              <w:t>fascinating</w:t>
            </w:r>
            <w:r w:rsidR="004A68CE" w:rsidRPr="007F2D24">
              <w:t>. It sparks my readers’ curiosities.</w:t>
            </w:r>
          </w:p>
          <w:p w:rsidR="00E44B87" w:rsidRPr="007F2D24" w:rsidRDefault="00E44B87" w:rsidP="007F2D24">
            <w:pPr>
              <w:spacing w:after="0" w:line="240" w:lineRule="auto"/>
            </w:pPr>
          </w:p>
          <w:p w:rsidR="003173F2" w:rsidRPr="007F2D24" w:rsidRDefault="004A68CE" w:rsidP="007F2D24">
            <w:pPr>
              <w:spacing w:after="0" w:line="240" w:lineRule="auto"/>
            </w:pPr>
            <w:r w:rsidRPr="007F2D24">
              <w:t xml:space="preserve">My message is </w:t>
            </w:r>
            <w:r w:rsidR="003173F2" w:rsidRPr="007F2D24">
              <w:t>meaningful and focused.</w:t>
            </w:r>
            <w:r w:rsidRPr="007F2D24">
              <w:t xml:space="preserve"> </w:t>
            </w:r>
          </w:p>
          <w:p w:rsidR="00415A28" w:rsidRPr="007F2D24" w:rsidRDefault="00415A28" w:rsidP="007F2D24">
            <w:pPr>
              <w:spacing w:after="0" w:line="240" w:lineRule="auto"/>
            </w:pPr>
          </w:p>
          <w:p w:rsidR="002C20B9" w:rsidRPr="007F2D24" w:rsidRDefault="002C20B9" w:rsidP="007F2D24">
            <w:pPr>
              <w:spacing w:after="0" w:line="240" w:lineRule="auto"/>
            </w:pPr>
          </w:p>
          <w:p w:rsidR="002C20B9" w:rsidRPr="007F2D24" w:rsidRDefault="002C20B9" w:rsidP="007F2D24">
            <w:pPr>
              <w:spacing w:after="0" w:line="240" w:lineRule="auto"/>
            </w:pPr>
          </w:p>
          <w:p w:rsidR="003173F2" w:rsidRPr="007F2D24" w:rsidRDefault="003173F2" w:rsidP="007F2D24">
            <w:pPr>
              <w:spacing w:after="0" w:line="240" w:lineRule="auto"/>
            </w:pPr>
            <w:r w:rsidRPr="007F2D24">
              <w:t>I show rather than tell.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E831BE" w:rsidRPr="007F2D24" w:rsidRDefault="008728DE" w:rsidP="007F2D24">
            <w:pPr>
              <w:spacing w:after="0" w:line="240" w:lineRule="auto"/>
            </w:pPr>
            <w:r>
              <w:t>I know my stuff. People can trust what I am saying because I sound like an expert on this topic.</w:t>
            </w:r>
            <w:r w:rsidR="00B141D6"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435103" w:rsidRDefault="00E44B87" w:rsidP="00435103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435103" w:rsidRPr="00435103" w:rsidRDefault="00435103" w:rsidP="00435103">
            <w:pPr>
              <w:spacing w:after="0" w:line="240" w:lineRule="auto"/>
              <w:rPr>
                <w:b/>
              </w:rPr>
            </w:pPr>
            <w:r w:rsidRPr="00435103">
              <w:t>I grab the reader’s attention right from the start, by creating a compelling situation, build interest throughout, and end in a way that satisfies the reader. I use transitions to move readers from one part of the text to another seamlessly.</w:t>
            </w:r>
          </w:p>
          <w:p w:rsidR="00435103" w:rsidRPr="00435103" w:rsidRDefault="00435103" w:rsidP="00435103">
            <w:pPr>
              <w:spacing w:after="0" w:line="240" w:lineRule="auto"/>
            </w:pPr>
          </w:p>
          <w:p w:rsidR="00435103" w:rsidRPr="00435103" w:rsidRDefault="00435103" w:rsidP="00435103">
            <w:pPr>
              <w:spacing w:after="0" w:line="240" w:lineRule="auto"/>
            </w:pPr>
            <w:r w:rsidRPr="00435103">
              <w:t>I add details and clues in just the right places</w:t>
            </w:r>
            <w:r w:rsidR="008728DE">
              <w:t xml:space="preserve"> and group my information clearly</w:t>
            </w:r>
            <w:proofErr w:type="gramStart"/>
            <w:r w:rsidR="008728DE">
              <w:t>.</w:t>
            </w:r>
            <w:r w:rsidRPr="00435103">
              <w:t>.</w:t>
            </w:r>
            <w:proofErr w:type="gramEnd"/>
          </w:p>
          <w:p w:rsidR="00300A3A" w:rsidRPr="007F2D24" w:rsidRDefault="00300A3A" w:rsidP="00435103">
            <w:pPr>
              <w:spacing w:after="0" w:line="240" w:lineRule="auto"/>
            </w:pPr>
          </w:p>
        </w:tc>
      </w:tr>
      <w:tr w:rsidR="00DA1B8C" w:rsidRPr="007F2D24" w:rsidTr="007F2D24">
        <w:trPr>
          <w:trHeight w:val="2960"/>
        </w:trPr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</w:t>
            </w:r>
            <w:r w:rsidR="00300A3A" w:rsidRPr="007F2D24">
              <w:rPr>
                <w:b/>
              </w:rPr>
              <w:t>_____</w:t>
            </w:r>
          </w:p>
          <w:p w:rsidR="003173F2" w:rsidRPr="007F2D24" w:rsidRDefault="004A68CE" w:rsidP="007F2D24">
            <w:pPr>
              <w:spacing w:after="0" w:line="240" w:lineRule="auto"/>
            </w:pPr>
            <w:r w:rsidRPr="007F2D24">
              <w:t>My writing is descriptive. It provides details about my topic.</w:t>
            </w:r>
          </w:p>
          <w:p w:rsidR="00B141D6" w:rsidRPr="007F2D24" w:rsidRDefault="00B141D6" w:rsidP="007F2D24">
            <w:pPr>
              <w:spacing w:after="0" w:line="240" w:lineRule="auto"/>
            </w:pPr>
          </w:p>
          <w:p w:rsidR="004A68CE" w:rsidRPr="007F2D24" w:rsidRDefault="004A68CE" w:rsidP="007F2D24">
            <w:pPr>
              <w:spacing w:after="0" w:line="240" w:lineRule="auto"/>
            </w:pPr>
          </w:p>
          <w:p w:rsidR="004A68CE" w:rsidRPr="007F2D24" w:rsidRDefault="004A68CE" w:rsidP="007F2D24">
            <w:pPr>
              <w:spacing w:after="0" w:line="240" w:lineRule="auto"/>
            </w:pPr>
            <w:r w:rsidRPr="007F2D24">
              <w:t>My message is taking shape, but I’m still not completely clear about what it might be.</w:t>
            </w:r>
          </w:p>
          <w:p w:rsidR="00300A3A" w:rsidRPr="007F2D24" w:rsidRDefault="00300A3A" w:rsidP="007F2D24">
            <w:pPr>
              <w:spacing w:after="0" w:line="240" w:lineRule="auto"/>
            </w:pPr>
          </w:p>
          <w:p w:rsidR="004A68CE" w:rsidRPr="007F2D24" w:rsidRDefault="004A68CE" w:rsidP="007F2D24">
            <w:pPr>
              <w:spacing w:after="0" w:line="240" w:lineRule="auto"/>
            </w:pPr>
            <w:r w:rsidRPr="007F2D24">
              <w:t>I tell rather than show.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</w:t>
            </w:r>
            <w:r w:rsidR="00300A3A" w:rsidRPr="007F2D24">
              <w:rPr>
                <w:b/>
              </w:rPr>
              <w:t>_____</w:t>
            </w:r>
          </w:p>
          <w:p w:rsidR="00B141D6" w:rsidRPr="007F2D24" w:rsidRDefault="008728DE" w:rsidP="007F2D24">
            <w:pPr>
              <w:spacing w:after="0" w:line="240" w:lineRule="auto"/>
            </w:pPr>
            <w:r>
              <w:t xml:space="preserve">I know a lot about this topic. </w:t>
            </w:r>
            <w:r w:rsidR="00B141D6" w:rsidRPr="007F2D24">
              <w:t xml:space="preserve"> </w:t>
            </w:r>
            <w:r>
              <w:t>People can learn some important things from me. I sound like I’ve been learning a lot.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300A3A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300A3A" w:rsidRPr="007F2D24" w:rsidRDefault="00300A3A" w:rsidP="007F2D24">
            <w:pPr>
              <w:spacing w:after="0" w:line="240" w:lineRule="auto"/>
            </w:pPr>
            <w:r w:rsidRPr="007F2D24">
              <w:t xml:space="preserve">My writing </w:t>
            </w:r>
            <w:r w:rsidR="00415A28" w:rsidRPr="007F2D24">
              <w:t>unfolds in a predictable way.</w:t>
            </w:r>
          </w:p>
          <w:p w:rsidR="00300A3A" w:rsidRPr="007F2D24" w:rsidRDefault="00300A3A" w:rsidP="007F2D24">
            <w:pPr>
              <w:spacing w:after="0" w:line="240" w:lineRule="auto"/>
            </w:pPr>
          </w:p>
          <w:p w:rsidR="00300A3A" w:rsidRPr="007F2D24" w:rsidRDefault="00300A3A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</w:p>
          <w:p w:rsidR="00300A3A" w:rsidRPr="007F2D24" w:rsidRDefault="00415A28" w:rsidP="007F2D24">
            <w:pPr>
              <w:spacing w:after="0" w:line="240" w:lineRule="auto"/>
            </w:pPr>
            <w:r w:rsidRPr="007F2D24">
              <w:t>My writing has a clear beginning, middle, and end.</w:t>
            </w:r>
          </w:p>
          <w:p w:rsidR="00415A28" w:rsidRPr="007F2D24" w:rsidRDefault="00415A28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  <w:r w:rsidRPr="007F2D24">
              <w:t>Some of my details seem out of place. I may spend too much time focusing on one part of my work</w:t>
            </w:r>
            <w:r w:rsidR="004877C1" w:rsidRPr="007F2D24">
              <w:t>,</w:t>
            </w:r>
            <w:r w:rsidRPr="007F2D24">
              <w:t xml:space="preserve"> or I may rush through others.</w:t>
            </w:r>
          </w:p>
        </w:tc>
      </w:tr>
      <w:tr w:rsidR="00DA1B8C" w:rsidRPr="007F2D24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DA1B8C" w:rsidRPr="007F2D24" w:rsidRDefault="003173F2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</w:t>
            </w:r>
            <w:r w:rsidR="00300A3A" w:rsidRPr="007F2D24">
              <w:rPr>
                <w:b/>
              </w:rPr>
              <w:t>_____</w:t>
            </w:r>
          </w:p>
          <w:p w:rsidR="003173F2" w:rsidRPr="007F2D24" w:rsidRDefault="004A68CE" w:rsidP="007F2D24">
            <w:pPr>
              <w:spacing w:after="0" w:line="240" w:lineRule="auto"/>
            </w:pPr>
            <w:r w:rsidRPr="007F2D24">
              <w:t>My writing is vague. I don’t know enough about my topic yet.</w:t>
            </w:r>
          </w:p>
          <w:p w:rsidR="004A68CE" w:rsidRPr="007F2D24" w:rsidRDefault="004A68CE" w:rsidP="007F2D24">
            <w:pPr>
              <w:spacing w:after="0" w:line="240" w:lineRule="auto"/>
            </w:pPr>
          </w:p>
          <w:p w:rsidR="00E44B87" w:rsidRPr="007F2D24" w:rsidRDefault="00E44B87" w:rsidP="007F2D24">
            <w:pPr>
              <w:spacing w:after="0" w:line="240" w:lineRule="auto"/>
            </w:pPr>
          </w:p>
          <w:p w:rsidR="004A68CE" w:rsidRPr="007F2D24" w:rsidRDefault="004A68CE" w:rsidP="007F2D24">
            <w:pPr>
              <w:spacing w:after="0" w:line="240" w:lineRule="auto"/>
            </w:pPr>
            <w:r w:rsidRPr="007F2D24">
              <w:t xml:space="preserve">My message is </w:t>
            </w:r>
            <w:r w:rsidR="00E831BE" w:rsidRPr="007F2D24">
              <w:t>confusing. I’m still thinking-aloud on paper.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  <w:p w:rsidR="00E831BE" w:rsidRPr="007F2D24" w:rsidRDefault="00E831BE" w:rsidP="007F2D24">
            <w:pPr>
              <w:spacing w:after="0" w:line="240" w:lineRule="auto"/>
            </w:pPr>
          </w:p>
          <w:p w:rsidR="00E831BE" w:rsidRPr="007F2D24" w:rsidRDefault="00E831BE" w:rsidP="007F2D24">
            <w:pPr>
              <w:spacing w:after="0" w:line="240" w:lineRule="auto"/>
            </w:pPr>
            <w:r w:rsidRPr="007F2D24">
              <w:t>Missing details make it hard for my reader to picture what I’m saying.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</w:t>
            </w:r>
            <w:r w:rsidR="00300A3A" w:rsidRPr="007F2D24">
              <w:rPr>
                <w:b/>
              </w:rPr>
              <w:t>_____</w:t>
            </w:r>
          </w:p>
          <w:p w:rsidR="00E44B87" w:rsidRPr="007F2D24" w:rsidRDefault="008728DE" w:rsidP="007F2D24">
            <w:pPr>
              <w:spacing w:after="0" w:line="240" w:lineRule="auto"/>
            </w:pPr>
            <w:r>
              <w:t>I am still learning about this topic. I’m not ready to teach others just yet.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415A28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415A28" w:rsidRPr="007F2D24" w:rsidRDefault="00415A28" w:rsidP="007F2D24">
            <w:pPr>
              <w:spacing w:after="0" w:line="240" w:lineRule="auto"/>
            </w:pPr>
            <w:r w:rsidRPr="007F2D24">
              <w:t>My writing lacks organization. It’s confusing.</w:t>
            </w:r>
          </w:p>
          <w:p w:rsidR="00415A28" w:rsidRPr="007F2D24" w:rsidRDefault="00415A28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</w:p>
          <w:p w:rsidR="004877C1" w:rsidRPr="007F2D24" w:rsidRDefault="004877C1" w:rsidP="007F2D24">
            <w:pPr>
              <w:spacing w:after="0" w:line="240" w:lineRule="auto"/>
            </w:pPr>
            <w:r w:rsidRPr="007F2D24">
              <w:t>My writing doesn’t include a hook, the body of my work may be jumbled, or my conclusion might be rushed or missing.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  <w:p w:rsidR="004877C1" w:rsidRPr="007F2D24" w:rsidRDefault="004877C1" w:rsidP="007F2D24">
            <w:pPr>
              <w:spacing w:after="0" w:line="240" w:lineRule="auto"/>
            </w:pPr>
            <w:r w:rsidRPr="007F2D24">
              <w:t>Details are missing or out of place.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</w:tc>
      </w:tr>
    </w:tbl>
    <w:p w:rsidR="004877C1" w:rsidRDefault="004877C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4877C1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CONVENTIONS</w:t>
            </w:r>
          </w:p>
        </w:tc>
      </w:tr>
      <w:tr w:rsidR="004877C1" w:rsidRPr="007F2D24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4877C1" w:rsidRPr="007F2D24" w:rsidRDefault="004877C1" w:rsidP="007F2D24">
            <w:pPr>
              <w:spacing w:after="0" w:line="240" w:lineRule="auto"/>
            </w:pPr>
            <w:r w:rsidRPr="007F2D24">
              <w:t xml:space="preserve">My writing includes </w:t>
            </w:r>
            <w:r w:rsidR="00955536" w:rsidRPr="007F2D24">
              <w:t xml:space="preserve">rich, </w:t>
            </w:r>
            <w:r w:rsidRPr="007F2D24">
              <w:t>precise words</w:t>
            </w:r>
            <w:r w:rsidR="008728DE">
              <w:t>, and some of them come from the field that we studied</w:t>
            </w:r>
            <w:r w:rsidRPr="007F2D24">
              <w:t>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  <w:p w:rsidR="004877C1" w:rsidRPr="007F2D24" w:rsidRDefault="004877C1" w:rsidP="007F2D24">
            <w:pPr>
              <w:spacing w:after="0" w:line="240" w:lineRule="auto"/>
            </w:pPr>
          </w:p>
          <w:p w:rsidR="004877C1" w:rsidRPr="007F2D24" w:rsidRDefault="00955536" w:rsidP="007F2D24">
            <w:pPr>
              <w:spacing w:after="0" w:line="240" w:lineRule="auto"/>
            </w:pPr>
            <w:r w:rsidRPr="007F2D24">
              <w:t xml:space="preserve">My readers are able </w:t>
            </w:r>
            <w:r w:rsidR="004877C1" w:rsidRPr="007F2D24">
              <w:t xml:space="preserve">to see, feel, and hear exactly what I intended them to. 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4877C1" w:rsidRPr="007F2D24" w:rsidRDefault="004877C1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The words that I choose help me to show rather than tell. They also create a strong voice for my piece and enhance organization and sentence fluency.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My writing is meant to be read aloud. It sounds wonderful!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I vary my sentence structure on purpose. Each flows into the next, which keeps my readers interested.</w:t>
            </w:r>
          </w:p>
          <w:p w:rsidR="004877C1" w:rsidRPr="007F2D24" w:rsidRDefault="004877C1" w:rsidP="007F2D24">
            <w:pPr>
              <w:spacing w:after="0" w:line="240" w:lineRule="auto"/>
            </w:pPr>
            <w:r w:rsidRPr="007F2D24">
              <w:t xml:space="preserve"> </w:t>
            </w:r>
          </w:p>
          <w:p w:rsidR="00955536" w:rsidRPr="007F2D24" w:rsidRDefault="002E4517" w:rsidP="007F2D24">
            <w:pPr>
              <w:spacing w:after="0" w:line="240" w:lineRule="auto"/>
            </w:pPr>
            <w:r>
              <w:t>I use a variety of transitions and transitional phrases.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4877C1" w:rsidRDefault="001F34BC" w:rsidP="007F2D24">
            <w:pPr>
              <w:spacing w:after="0" w:line="240" w:lineRule="auto"/>
            </w:pPr>
            <w:r w:rsidRPr="007F2D24">
              <w:t>My writing is nearly free of all errors in spelling, punctuation, and mechanics.</w:t>
            </w:r>
          </w:p>
          <w:p w:rsidR="002E4517" w:rsidRDefault="002E4517" w:rsidP="007F2D24">
            <w:pPr>
              <w:spacing w:after="0" w:line="240" w:lineRule="auto"/>
            </w:pPr>
          </w:p>
          <w:p w:rsidR="002E4517" w:rsidRPr="007F2D24" w:rsidRDefault="002E4517" w:rsidP="007F2D24">
            <w:pPr>
              <w:spacing w:after="0" w:line="240" w:lineRule="auto"/>
            </w:pPr>
          </w:p>
        </w:tc>
      </w:tr>
      <w:tr w:rsidR="004877C1" w:rsidRPr="007F2D24" w:rsidTr="007F2D24">
        <w:trPr>
          <w:trHeight w:val="2213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My writing includes correct words.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 xml:space="preserve">My words may not capture my reader’s attention. They aren’t striking or specific to my purpose. 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4877C1" w:rsidRPr="007F2D24" w:rsidRDefault="00955536" w:rsidP="007F2D24">
            <w:pPr>
              <w:spacing w:after="0" w:line="240" w:lineRule="auto"/>
            </w:pPr>
            <w:r w:rsidRPr="007F2D24">
              <w:t xml:space="preserve">My words might be over-used or too flowery. 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1F34BC" w:rsidRPr="007F2D24" w:rsidRDefault="004877C1" w:rsidP="007F2D24">
            <w:pPr>
              <w:spacing w:after="0" w:line="240" w:lineRule="auto"/>
            </w:pPr>
            <w:r w:rsidRPr="007F2D24">
              <w:t xml:space="preserve">My writing </w:t>
            </w:r>
            <w:r w:rsidR="001F34BC" w:rsidRPr="007F2D24">
              <w:t>is predictable. When I read it aloud, it sounds like a report.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  <w:r w:rsidRPr="007F2D24">
              <w:t>Most of my sentences follow the same pattern.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4877C1" w:rsidRPr="007F2D24" w:rsidRDefault="002E4517" w:rsidP="007F2D24">
            <w:pPr>
              <w:spacing w:after="0" w:line="240" w:lineRule="auto"/>
            </w:pPr>
            <w:r>
              <w:t>I use some transitions and transitional phrases.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4877C1" w:rsidRPr="007F2D24" w:rsidRDefault="001F34BC" w:rsidP="007F2D24">
            <w:pPr>
              <w:spacing w:after="0" w:line="240" w:lineRule="auto"/>
            </w:pPr>
            <w:r w:rsidRPr="007F2D24">
              <w:t>My writing includes some errors in spelling, punctuation, or mechanics. They don’t make it hard for my reader to understand what I am trying to say, though.</w:t>
            </w:r>
          </w:p>
        </w:tc>
      </w:tr>
      <w:tr w:rsidR="004877C1" w:rsidRPr="007F2D24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4877C1" w:rsidRPr="007F2D24" w:rsidRDefault="00955536" w:rsidP="007F2D24">
            <w:pPr>
              <w:spacing w:after="0" w:line="240" w:lineRule="auto"/>
            </w:pPr>
            <w:r w:rsidRPr="007F2D24">
              <w:t>My writing includes misused words.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My readers might struggle to understand exactly what I meant when I used certain words. Others may be so vague that my reader may not be able to see, hear, or feel anything.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I use the same words over and over again.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4877C1" w:rsidRPr="007F2D24" w:rsidRDefault="001F34BC" w:rsidP="007F2D24">
            <w:pPr>
              <w:spacing w:after="0" w:line="240" w:lineRule="auto"/>
            </w:pPr>
            <w:r w:rsidRPr="007F2D24">
              <w:t>My writing is difficult to read and understand. This makes it hard to read aloud.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  <w:r w:rsidRPr="007F2D24">
              <w:t>I have a hard time telling where sentences start and stop.  There are fragments and run-ons.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2E4517" w:rsidP="007F2D24">
            <w:pPr>
              <w:spacing w:after="0" w:line="240" w:lineRule="auto"/>
            </w:pPr>
            <w:r>
              <w:t>I need to use transitions and transitional phrases.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4877C1" w:rsidRPr="007F2D24" w:rsidRDefault="001F34BC" w:rsidP="007F2D24">
            <w:pPr>
              <w:spacing w:after="0" w:line="240" w:lineRule="auto"/>
            </w:pPr>
            <w:r w:rsidRPr="007F2D24">
              <w:t>Spelling, punctuation, or mechanics errors make it difficult for my reader to appreciate my message.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</w:tc>
      </w:tr>
    </w:tbl>
    <w:p w:rsidR="00530CA8" w:rsidRDefault="00530CA8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2C20B9">
      <w:pPr>
        <w:spacing w:after="0"/>
        <w:ind w:left="3600"/>
        <w:rPr>
          <w:b/>
        </w:rPr>
      </w:pPr>
      <w:r w:rsidRPr="002C20B9">
        <w:rPr>
          <w:b/>
        </w:rPr>
        <w:t>EXPERIENCED___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</w:t>
      </w:r>
      <w:r w:rsidRPr="002C20B9">
        <w:rPr>
          <w:b/>
        </w:rPr>
        <w:t xml:space="preserve">  DEVELOPING___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            </w:t>
      </w:r>
      <w:r w:rsidRPr="002C20B9">
        <w:rPr>
          <w:b/>
        </w:rPr>
        <w:t xml:space="preserve"> BEGINNING___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450"/>
        <w:gridCol w:w="3450"/>
        <w:gridCol w:w="3450"/>
      </w:tblGrid>
      <w:tr w:rsidR="002C20B9" w:rsidRPr="007F2D24" w:rsidTr="008C0ABA">
        <w:trPr>
          <w:trHeight w:val="2260"/>
        </w:trPr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Writing Process </w:t>
            </w:r>
          </w:p>
        </w:tc>
        <w:tc>
          <w:tcPr>
            <w:tcW w:w="3450" w:type="dxa"/>
          </w:tcPr>
          <w:p w:rsidR="00435103" w:rsidRDefault="002C20B9" w:rsidP="002C20B9">
            <w:pPr>
              <w:spacing w:after="0"/>
            </w:pPr>
            <w:r w:rsidRPr="007F2D24">
              <w:t xml:space="preserve">--I think of a lot of ideas before choosing one to write about, even if my teacher doesn’t make me.  </w:t>
            </w:r>
          </w:p>
          <w:p w:rsidR="00435103" w:rsidRPr="007F2D24" w:rsidRDefault="00435103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change my writing as I go, based on new ideas I develop or suggestions from other people. </w:t>
            </w:r>
          </w:p>
          <w:p w:rsidR="00435103" w:rsidRPr="007F2D24" w:rsidRDefault="00435103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make corrections in conventions. </w:t>
            </w:r>
          </w:p>
          <w:p w:rsidR="00435103" w:rsidRDefault="00435103" w:rsidP="002C20B9">
            <w:pPr>
              <w:spacing w:after="0"/>
            </w:pP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look for ways to share my work with others. </w:t>
            </w:r>
          </w:p>
        </w:tc>
        <w:tc>
          <w:tcPr>
            <w:tcW w:w="3450" w:type="dxa"/>
          </w:tcPr>
          <w:p w:rsidR="002C20B9" w:rsidRDefault="002C20B9" w:rsidP="002C20B9">
            <w:pPr>
              <w:spacing w:after="0"/>
            </w:pPr>
            <w:r w:rsidRPr="007F2D24">
              <w:t xml:space="preserve">--If my teacher tells me to brainstorm, I will. Otherwise, I might just begin drafting. </w:t>
            </w:r>
          </w:p>
          <w:p w:rsidR="00435103" w:rsidRPr="007F2D24" w:rsidRDefault="00435103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make at least one change to my writing when I’m working. </w:t>
            </w: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>--I ask others to tell me how to improve my work. Sometimes, I make changes.</w:t>
            </w:r>
          </w:p>
          <w:p w:rsidR="00435103" w:rsidRPr="007F2D24" w:rsidRDefault="00435103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share my work when my teacher tells me to. </w:t>
            </w:r>
          </w:p>
          <w:p w:rsidR="002C20B9" w:rsidRPr="007F2D24" w:rsidRDefault="002C20B9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</w:p>
          <w:p w:rsidR="00435103" w:rsidRDefault="00435103" w:rsidP="002C20B9">
            <w:pPr>
              <w:spacing w:after="0"/>
            </w:pPr>
          </w:p>
          <w:p w:rsidR="00435103" w:rsidRDefault="00435103" w:rsidP="002C20B9">
            <w:pPr>
              <w:spacing w:after="0"/>
            </w:pPr>
          </w:p>
          <w:p w:rsidR="00435103" w:rsidRDefault="00435103" w:rsidP="002C20B9">
            <w:pPr>
              <w:spacing w:after="0"/>
            </w:pPr>
          </w:p>
          <w:p w:rsidR="00435103" w:rsidRDefault="00435103" w:rsidP="002C20B9">
            <w:pPr>
              <w:spacing w:after="0"/>
            </w:pP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ab/>
            </w:r>
          </w:p>
        </w:tc>
        <w:tc>
          <w:tcPr>
            <w:tcW w:w="3450" w:type="dxa"/>
          </w:tcPr>
          <w:p w:rsidR="002C20B9" w:rsidRDefault="002C20B9" w:rsidP="002C20B9">
            <w:pPr>
              <w:spacing w:after="0"/>
            </w:pPr>
            <w:r w:rsidRPr="007F2D24">
              <w:t xml:space="preserve">--My writing is usually based upon the first idea that comes to mind. </w:t>
            </w: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--I’m not sure how to make changes to my writing yet. </w:t>
            </w: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--My final copy is nearly identical to my rough draft.  </w:t>
            </w: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don’t share my work with other people. </w:t>
            </w:r>
          </w:p>
        </w:tc>
      </w:tr>
      <w:tr w:rsidR="002C20B9" w:rsidRPr="007F2D24" w:rsidTr="008C0ABA">
        <w:trPr>
          <w:trHeight w:val="2258"/>
        </w:trPr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  <w:bCs/>
              </w:rPr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Technology Integration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EXPERIENCED___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--I can use what I know about technology tools to choose the best tool for my given purpose, without any help from my teacher. </w:t>
            </w:r>
          </w:p>
          <w:p w:rsidR="00435103" w:rsidRPr="007F2D24" w:rsidRDefault="00435103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use selected technology tools to create something compelling, distinct, and meaningful to a wider audience. </w:t>
            </w: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>--I use selected technology tools to share my work with an audience beyond my school district, and I use what I learn from their feedback to make my work better.</w:t>
            </w:r>
            <w:r w:rsidRPr="007F2D24">
              <w:rPr>
                <w:b/>
              </w:rPr>
              <w:t xml:space="preserve">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 DEVELOPING___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--My teacher helps me select and use technology tools that connect with my purposes. </w:t>
            </w: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use the technology tools chosen by my teacher to create something interesting that I would not have been able to create otherwise </w:t>
            </w: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>--I use selected technology tools to share my work with an audience</w:t>
            </w:r>
            <w:r w:rsidRPr="007F2D24">
              <w:rPr>
                <w:b/>
              </w:rPr>
              <w:t xml:space="preserve">.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BEGINNING___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--I use the single technology tool suggested to me by my teacher. </w:t>
            </w:r>
          </w:p>
          <w:p w:rsidR="00435103" w:rsidRDefault="00435103" w:rsidP="002C20B9">
            <w:pPr>
              <w:spacing w:after="0"/>
            </w:pPr>
          </w:p>
          <w:p w:rsidR="00435103" w:rsidRDefault="00435103" w:rsidP="002C20B9">
            <w:pPr>
              <w:spacing w:after="0"/>
            </w:pPr>
          </w:p>
          <w:p w:rsidR="00435103" w:rsidRPr="007F2D24" w:rsidRDefault="00435103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use the technology tools chosen by my teacher to create something very similar to a product that might have been created using pencil and paper. </w:t>
            </w:r>
          </w:p>
          <w:p w:rsidR="00435103" w:rsidRPr="007F2D24" w:rsidRDefault="00435103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 xml:space="preserve">--I am learning how I can share my work with an audience using technology tools. </w:t>
            </w:r>
          </w:p>
        </w:tc>
      </w:tr>
    </w:tbl>
    <w:p w:rsidR="002C20B9" w:rsidRPr="001F34BC" w:rsidRDefault="002C20B9" w:rsidP="001F34BC">
      <w:pPr>
        <w:spacing w:after="0"/>
        <w:rPr>
          <w:b/>
        </w:rPr>
      </w:pPr>
    </w:p>
    <w:sectPr w:rsidR="002C20B9" w:rsidRPr="001F34BC" w:rsidSect="00E44B8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FE3" w:rsidRDefault="00965FE3" w:rsidP="001F34BC">
      <w:pPr>
        <w:spacing w:after="0" w:line="240" w:lineRule="auto"/>
      </w:pPr>
      <w:r>
        <w:separator/>
      </w:r>
    </w:p>
  </w:endnote>
  <w:endnote w:type="continuationSeparator" w:id="0">
    <w:p w:rsidR="00965FE3" w:rsidRDefault="00965FE3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FE3" w:rsidRDefault="00965FE3" w:rsidP="001F34BC">
      <w:pPr>
        <w:spacing w:after="0" w:line="240" w:lineRule="auto"/>
      </w:pPr>
      <w:r>
        <w:separator/>
      </w:r>
    </w:p>
  </w:footnote>
  <w:footnote w:type="continuationSeparator" w:id="0">
    <w:p w:rsidR="00965FE3" w:rsidRDefault="00965FE3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03" w:rsidRDefault="00DC25E9">
    <w:pPr>
      <w:pStyle w:val="Header"/>
    </w:pPr>
    <w:r>
      <w:t>DOCUMENT UR1 AND UR4</w:t>
    </w:r>
  </w:p>
  <w:p w:rsidR="00435103" w:rsidRDefault="00435103">
    <w:pPr>
      <w:pStyle w:val="Header"/>
    </w:pPr>
    <w:r>
      <w:t>CCLS: W.4.</w:t>
    </w:r>
    <w:r w:rsidR="008728DE">
      <w:t>2a-e</w:t>
    </w:r>
    <w:proofErr w:type="gramStart"/>
    <w:r w:rsidR="008728DE">
      <w:t>,  W.4.4</w:t>
    </w:r>
    <w:proofErr w:type="gramEnd"/>
    <w:r w:rsidR="008728DE">
      <w:t>, W.4.5, W.4.6</w:t>
    </w:r>
  </w:p>
  <w:p w:rsidR="00435103" w:rsidRDefault="0043510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E61D39"/>
    <w:multiLevelType w:val="hybridMultilevel"/>
    <w:tmpl w:val="79FE6616"/>
    <w:lvl w:ilvl="0" w:tplc="8E303E4C">
      <w:start w:val="1"/>
      <w:numFmt w:val="lowerLetter"/>
      <w:lvlText w:val="%1.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4517"/>
    <w:rsid w:val="000772B8"/>
    <w:rsid w:val="001A3BBE"/>
    <w:rsid w:val="001F34BC"/>
    <w:rsid w:val="002A514A"/>
    <w:rsid w:val="002C20B9"/>
    <w:rsid w:val="002E4517"/>
    <w:rsid w:val="00300A3A"/>
    <w:rsid w:val="003173F2"/>
    <w:rsid w:val="00415A28"/>
    <w:rsid w:val="00435103"/>
    <w:rsid w:val="00444152"/>
    <w:rsid w:val="004877C1"/>
    <w:rsid w:val="004A04F1"/>
    <w:rsid w:val="004A68CE"/>
    <w:rsid w:val="004B2A98"/>
    <w:rsid w:val="00530CA8"/>
    <w:rsid w:val="005E4E45"/>
    <w:rsid w:val="007F2D24"/>
    <w:rsid w:val="008521C3"/>
    <w:rsid w:val="008728DE"/>
    <w:rsid w:val="008C0ABA"/>
    <w:rsid w:val="00955536"/>
    <w:rsid w:val="00965FE3"/>
    <w:rsid w:val="00977E1B"/>
    <w:rsid w:val="00B141D6"/>
    <w:rsid w:val="00B86D60"/>
    <w:rsid w:val="00BA7466"/>
    <w:rsid w:val="00C93D91"/>
    <w:rsid w:val="00D53AC9"/>
    <w:rsid w:val="00DA1B8C"/>
    <w:rsid w:val="00DB3E2B"/>
    <w:rsid w:val="00DB595A"/>
    <w:rsid w:val="00DC25E9"/>
    <w:rsid w:val="00DE67F3"/>
    <w:rsid w:val="00E00951"/>
    <w:rsid w:val="00E44B87"/>
    <w:rsid w:val="00E8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uiPriority w:val="99"/>
    <w:unhideWhenUsed/>
    <w:rsid w:val="00C93D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5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351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stockman\Desktop\LkptAssessment%20Blueprints\GRADE4\LCSDGrade5RubricCCLS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LCSDGrade5RubricCCLS1</Template>
  <TotalTime>0</TotalTime>
  <Pages>6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Owner</cp:lastModifiedBy>
  <cp:revision>2</cp:revision>
  <cp:lastPrinted>2012-06-27T04:05:00Z</cp:lastPrinted>
  <dcterms:created xsi:type="dcterms:W3CDTF">2012-09-05T00:19:00Z</dcterms:created>
  <dcterms:modified xsi:type="dcterms:W3CDTF">2012-09-05T00:19:00Z</dcterms:modified>
</cp:coreProperties>
</file>